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58A" w:rsidRPr="00EE05D0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EE05D0">
        <w:rPr>
          <w:rFonts w:ascii="Times New Roman" w:hAnsi="Times New Roman"/>
          <w:b/>
          <w:color w:val="000000"/>
          <w:spacing w:val="9"/>
          <w:sz w:val="36"/>
          <w:szCs w:val="36"/>
        </w:rPr>
        <w:t xml:space="preserve">Совет депутатов Большеигнатовского </w:t>
      </w:r>
      <w:r w:rsidRPr="00EE05D0">
        <w:rPr>
          <w:rFonts w:ascii="Times New Roman" w:hAnsi="Times New Roman"/>
          <w:b/>
          <w:color w:val="000000"/>
          <w:spacing w:val="10"/>
          <w:sz w:val="36"/>
          <w:szCs w:val="36"/>
        </w:rPr>
        <w:t>муниципального района Республики Мордовия</w:t>
      </w: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EE05D0">
        <w:rPr>
          <w:rFonts w:ascii="Times New Roman" w:hAnsi="Times New Roman"/>
          <w:b/>
          <w:sz w:val="36"/>
          <w:szCs w:val="36"/>
        </w:rPr>
        <w:t>РЕШЕНИЕ</w:t>
      </w:r>
    </w:p>
    <w:p w:rsidR="00E4658A" w:rsidRPr="00EE05D0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E4658A" w:rsidRPr="00EE05D0" w:rsidRDefault="00E4658A" w:rsidP="003C5FA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36"/>
          <w:szCs w:val="36"/>
        </w:rPr>
      </w:pPr>
      <w:r w:rsidRPr="00EE05D0">
        <w:rPr>
          <w:rFonts w:ascii="Times New Roman" w:hAnsi="Times New Roman"/>
          <w:b/>
          <w:color w:val="000000"/>
          <w:sz w:val="36"/>
          <w:szCs w:val="36"/>
        </w:rPr>
        <w:t xml:space="preserve">Совета депутатов Большеигнатовского </w:t>
      </w:r>
      <w:r w:rsidRPr="00EE05D0">
        <w:rPr>
          <w:rFonts w:ascii="Times New Roman" w:hAnsi="Times New Roman"/>
          <w:b/>
          <w:color w:val="000000"/>
          <w:spacing w:val="-3"/>
          <w:sz w:val="36"/>
          <w:szCs w:val="36"/>
        </w:rPr>
        <w:t xml:space="preserve">муниципального района Республики Мордовия </w:t>
      </w:r>
    </w:p>
    <w:p w:rsidR="00E4658A" w:rsidRPr="00EE05D0" w:rsidRDefault="00E4658A" w:rsidP="003C5FA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36"/>
          <w:szCs w:val="36"/>
        </w:rPr>
      </w:pPr>
      <w:r w:rsidRPr="00EE05D0">
        <w:rPr>
          <w:rFonts w:ascii="Times New Roman" w:hAnsi="Times New Roman"/>
          <w:b/>
          <w:color w:val="000000"/>
          <w:spacing w:val="-3"/>
          <w:sz w:val="36"/>
          <w:szCs w:val="36"/>
        </w:rPr>
        <w:t>пятого созыва</w:t>
      </w:r>
    </w:p>
    <w:p w:rsidR="00E4658A" w:rsidRPr="00EE05D0" w:rsidRDefault="00E4658A" w:rsidP="003C5FA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4658A" w:rsidRPr="00EE05D0" w:rsidRDefault="00E4658A" w:rsidP="003C5F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05D0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14 апреля </w:t>
      </w:r>
      <w:r w:rsidRPr="00EE05D0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6</w:t>
      </w:r>
      <w:r w:rsidRPr="00EE05D0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289</w:t>
      </w:r>
    </w:p>
    <w:p w:rsidR="00E4658A" w:rsidRDefault="00E4658A" w:rsidP="003C5F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05D0">
        <w:rPr>
          <w:rFonts w:ascii="Times New Roman" w:hAnsi="Times New Roman"/>
          <w:sz w:val="24"/>
          <w:szCs w:val="24"/>
        </w:rPr>
        <w:t>с. Большое Игнатово</w:t>
      </w:r>
    </w:p>
    <w:p w:rsidR="00E4658A" w:rsidRDefault="00E4658A" w:rsidP="003C5F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658A" w:rsidRDefault="00E4658A" w:rsidP="005D68C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 передаче </w:t>
      </w:r>
      <w:r w:rsidRPr="003C5FA9">
        <w:rPr>
          <w:rFonts w:ascii="Times New Roman" w:hAnsi="Times New Roman"/>
          <w:color w:val="000000"/>
          <w:sz w:val="28"/>
          <w:szCs w:val="28"/>
        </w:rPr>
        <w:t xml:space="preserve">полномочий администрации </w:t>
      </w:r>
    </w:p>
    <w:p w:rsidR="00E4658A" w:rsidRDefault="00E4658A" w:rsidP="005D68C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Большеигнатовского сельского</w:t>
      </w:r>
      <w:r w:rsidRPr="003C5FA9">
        <w:rPr>
          <w:rFonts w:ascii="Times New Roman" w:hAnsi="Times New Roman"/>
          <w:color w:val="000000"/>
          <w:sz w:val="28"/>
          <w:szCs w:val="28"/>
        </w:rPr>
        <w:t xml:space="preserve"> поселения </w:t>
      </w:r>
    </w:p>
    <w:p w:rsidR="00E4658A" w:rsidRDefault="00E4658A" w:rsidP="005D68C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Большеигнатовского</w:t>
      </w:r>
      <w:r w:rsidRPr="003C5FA9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</w:p>
    <w:p w:rsidR="00E4658A" w:rsidRDefault="00E4658A" w:rsidP="005D68C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5FA9">
        <w:rPr>
          <w:rFonts w:ascii="Times New Roman" w:hAnsi="Times New Roman"/>
          <w:color w:val="000000"/>
          <w:sz w:val="28"/>
          <w:szCs w:val="28"/>
        </w:rPr>
        <w:t>администраци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3C5FA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Большеигнатовского</w:t>
      </w:r>
      <w:r w:rsidRPr="003C5FA9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</w:t>
      </w:r>
    </w:p>
    <w:p w:rsidR="00E4658A" w:rsidRPr="00EE05D0" w:rsidRDefault="00E4658A" w:rsidP="003C5F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658A" w:rsidRPr="003C5FA9" w:rsidRDefault="00E4658A" w:rsidP="003C5FA9">
      <w:pPr>
        <w:ind w:firstLine="705"/>
        <w:jc w:val="both"/>
        <w:rPr>
          <w:rFonts w:ascii="Times New Roman" w:hAnsi="Times New Roman"/>
          <w:sz w:val="28"/>
          <w:szCs w:val="28"/>
        </w:rPr>
      </w:pPr>
      <w:r w:rsidRPr="003C5FA9">
        <w:rPr>
          <w:rFonts w:ascii="Times New Roman" w:hAnsi="Times New Roman"/>
          <w:sz w:val="28"/>
          <w:szCs w:val="28"/>
        </w:rPr>
        <w:t>В целях повышения эффективности работы органов местного самоуправления по решению вопросов местного значения; сокращения дублирующих функции органов местного самоуправления;</w:t>
      </w:r>
      <w:r w:rsidRPr="003C5FA9">
        <w:rPr>
          <w:rFonts w:ascii="Times New Roman" w:hAnsi="Times New Roman"/>
          <w:sz w:val="26"/>
          <w:szCs w:val="26"/>
        </w:rPr>
        <w:t xml:space="preserve"> </w:t>
      </w:r>
      <w:r w:rsidRPr="003C5FA9">
        <w:rPr>
          <w:rFonts w:ascii="Times New Roman" w:hAnsi="Times New Roman"/>
          <w:sz w:val="28"/>
          <w:szCs w:val="28"/>
        </w:rPr>
        <w:t xml:space="preserve">действуя исключительно в интересах населения, руководствуясь частью 2 статьи 34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3C5FA9">
          <w:rPr>
            <w:rFonts w:ascii="Times New Roman" w:hAnsi="Times New Roman"/>
            <w:sz w:val="28"/>
            <w:szCs w:val="28"/>
          </w:rPr>
          <w:t>2003 г</w:t>
        </w:r>
      </w:smartTag>
      <w:r w:rsidRPr="003C5FA9">
        <w:rPr>
          <w:rFonts w:ascii="Times New Roman" w:hAnsi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рассмотрев инициативу Совета депутатов </w:t>
      </w:r>
      <w:r>
        <w:rPr>
          <w:rFonts w:ascii="Times New Roman" w:hAnsi="Times New Roman"/>
          <w:sz w:val="28"/>
          <w:szCs w:val="28"/>
        </w:rPr>
        <w:t xml:space="preserve">Большеигнатовского </w:t>
      </w:r>
      <w:r w:rsidRPr="003C5FA9">
        <w:rPr>
          <w:rFonts w:ascii="Times New Roman" w:hAnsi="Times New Roman"/>
          <w:color w:val="000000"/>
          <w:sz w:val="28"/>
          <w:szCs w:val="28"/>
        </w:rPr>
        <w:t>муниципального района</w:t>
      </w:r>
      <w:r>
        <w:rPr>
          <w:rFonts w:ascii="Times New Roman" w:hAnsi="Times New Roman"/>
          <w:color w:val="000000"/>
          <w:sz w:val="28"/>
          <w:szCs w:val="28"/>
        </w:rPr>
        <w:t>, принимая во внимание решение Совета депутатов</w:t>
      </w:r>
      <w:r>
        <w:rPr>
          <w:rFonts w:ascii="Times New Roman" w:hAnsi="Times New Roman"/>
          <w:sz w:val="28"/>
          <w:szCs w:val="28"/>
        </w:rPr>
        <w:t xml:space="preserve"> Большеигнатовского сельского поселения от 14.04.2016г. № 171</w:t>
      </w:r>
      <w:r w:rsidRPr="003C5FA9">
        <w:rPr>
          <w:rFonts w:ascii="Times New Roman" w:hAnsi="Times New Roman"/>
          <w:sz w:val="28"/>
          <w:szCs w:val="28"/>
        </w:rPr>
        <w:t xml:space="preserve">, </w:t>
      </w:r>
      <w:r w:rsidRPr="003C5FA9">
        <w:rPr>
          <w:rFonts w:ascii="Times New Roman" w:hAnsi="Times New Roman"/>
          <w:color w:val="000000"/>
          <w:sz w:val="28"/>
          <w:szCs w:val="28"/>
        </w:rPr>
        <w:t xml:space="preserve">Совет депутатов </w:t>
      </w:r>
      <w:r>
        <w:rPr>
          <w:rFonts w:ascii="Times New Roman" w:hAnsi="Times New Roman"/>
          <w:color w:val="000000"/>
          <w:sz w:val="28"/>
          <w:szCs w:val="28"/>
        </w:rPr>
        <w:t xml:space="preserve">Большеигнатовского </w:t>
      </w:r>
      <w:r w:rsidRPr="003C5FA9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</w:t>
      </w:r>
    </w:p>
    <w:p w:rsidR="00E4658A" w:rsidRPr="003C5FA9" w:rsidRDefault="00E4658A" w:rsidP="003C5FA9">
      <w:pPr>
        <w:autoSpaceDE w:val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3C5FA9">
        <w:rPr>
          <w:rFonts w:ascii="Times New Roman" w:hAnsi="Times New Roman"/>
          <w:color w:val="000000"/>
          <w:sz w:val="28"/>
          <w:szCs w:val="28"/>
        </w:rPr>
        <w:t>РЕШИЛ:</w:t>
      </w:r>
    </w:p>
    <w:p w:rsidR="00E4658A" w:rsidRPr="003C5FA9" w:rsidRDefault="00E4658A" w:rsidP="003C5FA9">
      <w:pPr>
        <w:ind w:firstLine="690"/>
        <w:jc w:val="both"/>
        <w:rPr>
          <w:rFonts w:ascii="Times New Roman" w:hAnsi="Times New Roman"/>
          <w:color w:val="000000"/>
          <w:sz w:val="28"/>
          <w:szCs w:val="28"/>
        </w:rPr>
      </w:pPr>
      <w:r w:rsidRPr="003C5FA9">
        <w:rPr>
          <w:rFonts w:ascii="Times New Roman" w:hAnsi="Times New Roman"/>
          <w:color w:val="000000"/>
          <w:sz w:val="28"/>
          <w:szCs w:val="28"/>
        </w:rPr>
        <w:t xml:space="preserve">1. Признать инициативу депутатов и председателя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Большеигнатовского</w:t>
      </w:r>
      <w:r w:rsidRPr="003C5FA9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color w:val="000000"/>
          <w:sz w:val="28"/>
          <w:szCs w:val="28"/>
        </w:rPr>
        <w:t>В.Н. Кечемайкина</w:t>
      </w:r>
      <w:r w:rsidRPr="003C5FA9">
        <w:rPr>
          <w:rFonts w:ascii="Times New Roman" w:hAnsi="Times New Roman"/>
          <w:color w:val="000000"/>
          <w:sz w:val="28"/>
          <w:szCs w:val="28"/>
        </w:rPr>
        <w:t xml:space="preserve"> о передаче полномочий Администрации </w:t>
      </w:r>
      <w:r>
        <w:rPr>
          <w:rFonts w:ascii="Times New Roman" w:hAnsi="Times New Roman"/>
          <w:color w:val="000000"/>
          <w:sz w:val="28"/>
          <w:szCs w:val="28"/>
        </w:rPr>
        <w:t>Большеигнатовского</w:t>
      </w:r>
      <w:r w:rsidRPr="003C5FA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сельского</w:t>
      </w:r>
      <w:r w:rsidRPr="003C5FA9">
        <w:rPr>
          <w:rFonts w:ascii="Times New Roman" w:hAnsi="Times New Roman"/>
          <w:color w:val="000000"/>
          <w:sz w:val="28"/>
          <w:szCs w:val="28"/>
        </w:rPr>
        <w:t xml:space="preserve"> поселения </w:t>
      </w:r>
      <w:r>
        <w:rPr>
          <w:rFonts w:ascii="Times New Roman" w:hAnsi="Times New Roman"/>
          <w:color w:val="000000"/>
          <w:sz w:val="28"/>
          <w:szCs w:val="28"/>
        </w:rPr>
        <w:t>Большеигнатовского</w:t>
      </w:r>
      <w:r w:rsidRPr="003C5FA9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по решению вопросов местного значения администрации </w:t>
      </w:r>
      <w:r>
        <w:rPr>
          <w:rFonts w:ascii="Times New Roman" w:hAnsi="Times New Roman"/>
          <w:color w:val="000000"/>
          <w:sz w:val="28"/>
          <w:szCs w:val="28"/>
        </w:rPr>
        <w:t>Большеигнатовского</w:t>
      </w:r>
      <w:r w:rsidRPr="003C5FA9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целесообразной.</w:t>
      </w:r>
    </w:p>
    <w:p w:rsidR="00E4658A" w:rsidRPr="003C5FA9" w:rsidRDefault="00E4658A" w:rsidP="003C5FA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C5FA9">
        <w:rPr>
          <w:rFonts w:ascii="Times New Roman" w:hAnsi="Times New Roman"/>
          <w:color w:val="000000"/>
          <w:sz w:val="28"/>
          <w:szCs w:val="28"/>
        </w:rPr>
        <w:t xml:space="preserve">2. Внести изменения в Устав </w:t>
      </w:r>
      <w:r>
        <w:rPr>
          <w:rFonts w:ascii="Times New Roman" w:hAnsi="Times New Roman"/>
          <w:color w:val="000000"/>
          <w:sz w:val="28"/>
          <w:szCs w:val="28"/>
        </w:rPr>
        <w:t>Большеигнатовского</w:t>
      </w:r>
      <w:r w:rsidRPr="003C5FA9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в части закрепления исполнения полномочий администрации </w:t>
      </w:r>
      <w:r>
        <w:rPr>
          <w:rFonts w:ascii="Times New Roman" w:hAnsi="Times New Roman"/>
          <w:color w:val="000000"/>
          <w:sz w:val="28"/>
          <w:szCs w:val="28"/>
        </w:rPr>
        <w:t>Большеигнатовского сельского</w:t>
      </w:r>
      <w:r w:rsidRPr="003C5FA9">
        <w:rPr>
          <w:rFonts w:ascii="Times New Roman" w:hAnsi="Times New Roman"/>
          <w:color w:val="000000"/>
          <w:sz w:val="28"/>
          <w:szCs w:val="28"/>
        </w:rPr>
        <w:t xml:space="preserve"> поселения </w:t>
      </w:r>
      <w:r>
        <w:rPr>
          <w:rFonts w:ascii="Times New Roman" w:hAnsi="Times New Roman"/>
          <w:color w:val="000000"/>
          <w:sz w:val="28"/>
          <w:szCs w:val="28"/>
        </w:rPr>
        <w:t>Большеигнатовского</w:t>
      </w:r>
      <w:r w:rsidRPr="003C5FA9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за администрацией </w:t>
      </w:r>
      <w:r>
        <w:rPr>
          <w:rFonts w:ascii="Times New Roman" w:hAnsi="Times New Roman"/>
          <w:color w:val="000000"/>
          <w:sz w:val="28"/>
          <w:szCs w:val="28"/>
        </w:rPr>
        <w:t>Большеигнатовского</w:t>
      </w:r>
      <w:r w:rsidRPr="003C5FA9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и определения сроков </w:t>
      </w:r>
      <w:r w:rsidRPr="003C5FA9">
        <w:rPr>
          <w:rFonts w:ascii="Times New Roman" w:hAnsi="Times New Roman"/>
          <w:bCs/>
          <w:sz w:val="28"/>
          <w:szCs w:val="28"/>
        </w:rPr>
        <w:t xml:space="preserve">вступления в силу положений, регулирующих вопросы передачи указанных выше полномочий. </w:t>
      </w:r>
    </w:p>
    <w:p w:rsidR="00E4658A" w:rsidRPr="009F1DCC" w:rsidRDefault="00E4658A" w:rsidP="009F1DC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9F1DCC">
        <w:rPr>
          <w:rFonts w:ascii="Times New Roman" w:hAnsi="Times New Roman"/>
          <w:color w:val="000000"/>
          <w:sz w:val="28"/>
          <w:szCs w:val="28"/>
        </w:rPr>
        <w:t xml:space="preserve">3. Заключить прилагаемое Соглашение о взаимодействии </w:t>
      </w:r>
      <w:r w:rsidRPr="009F1DCC">
        <w:rPr>
          <w:rFonts w:ascii="Times New Roman" w:hAnsi="Times New Roman"/>
          <w:sz w:val="28"/>
          <w:szCs w:val="28"/>
        </w:rPr>
        <w:t>по вопросам передачи полномочий администрации Большеигнатовского  сельского поселения Большеигнатовского  муниципального района администрации Большеигнатовского  муниципального района</w:t>
      </w:r>
    </w:p>
    <w:p w:rsidR="00E4658A" w:rsidRPr="00D710FC" w:rsidRDefault="00E4658A" w:rsidP="00172FAD">
      <w:p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710FC">
        <w:rPr>
          <w:rFonts w:ascii="Times New Roman" w:hAnsi="Times New Roman"/>
          <w:sz w:val="28"/>
          <w:szCs w:val="28"/>
        </w:rPr>
        <w:t>4. Настоящее решение вступает в силу со дня его подписани</w:t>
      </w:r>
      <w:r w:rsidRPr="00D710FC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EF70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976DC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E4658A" w:rsidRDefault="00E4658A" w:rsidP="00EF70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Большеигнатовского</w:t>
      </w:r>
    </w:p>
    <w:p w:rsidR="00E4658A" w:rsidRPr="004976DC" w:rsidRDefault="00E4658A" w:rsidP="00EF70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4976DC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4976DC">
        <w:rPr>
          <w:rFonts w:ascii="Times New Roman" w:hAnsi="Times New Roman"/>
          <w:sz w:val="28"/>
          <w:szCs w:val="28"/>
        </w:rPr>
        <w:t>В.Н. Кечемайкин</w:t>
      </w:r>
    </w:p>
    <w:p w:rsidR="00E4658A" w:rsidRDefault="00E4658A" w:rsidP="00F914BD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4658A" w:rsidRDefault="00E4658A" w:rsidP="008F2D0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10"/>
          <w:sz w:val="36"/>
          <w:szCs w:val="36"/>
        </w:rPr>
      </w:pPr>
      <w:r w:rsidRPr="00EE05D0">
        <w:rPr>
          <w:rFonts w:ascii="Times New Roman" w:hAnsi="Times New Roman"/>
          <w:b/>
          <w:color w:val="000000"/>
          <w:spacing w:val="9"/>
          <w:sz w:val="36"/>
          <w:szCs w:val="36"/>
        </w:rPr>
        <w:t xml:space="preserve">Совет депутатов Большеигнатовского </w:t>
      </w:r>
      <w:r>
        <w:rPr>
          <w:rFonts w:ascii="Times New Roman" w:hAnsi="Times New Roman"/>
          <w:b/>
          <w:color w:val="000000"/>
          <w:spacing w:val="9"/>
          <w:sz w:val="36"/>
          <w:szCs w:val="36"/>
        </w:rPr>
        <w:t xml:space="preserve">сельского поселения </w:t>
      </w:r>
      <w:r w:rsidRPr="00EE05D0">
        <w:rPr>
          <w:rFonts w:ascii="Times New Roman" w:hAnsi="Times New Roman"/>
          <w:b/>
          <w:color w:val="000000"/>
          <w:spacing w:val="9"/>
          <w:sz w:val="36"/>
          <w:szCs w:val="36"/>
        </w:rPr>
        <w:t>Большеигнатовского</w:t>
      </w:r>
      <w:r w:rsidRPr="00EE05D0">
        <w:rPr>
          <w:rFonts w:ascii="Times New Roman" w:hAnsi="Times New Roman"/>
          <w:b/>
          <w:color w:val="000000"/>
          <w:spacing w:val="10"/>
          <w:sz w:val="36"/>
          <w:szCs w:val="36"/>
        </w:rPr>
        <w:t xml:space="preserve"> муниципального района Республики Мордовия</w:t>
      </w:r>
    </w:p>
    <w:p w:rsidR="00E4658A" w:rsidRPr="00EE05D0" w:rsidRDefault="00E4658A" w:rsidP="008F2D0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E4658A" w:rsidRDefault="00E4658A" w:rsidP="008F2D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4658A" w:rsidRDefault="00E4658A" w:rsidP="008F2D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От_____________2016г.                                                                 №___________</w:t>
      </w:r>
    </w:p>
    <w:p w:rsidR="00E4658A" w:rsidRDefault="00E4658A" w:rsidP="008F2D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4658A" w:rsidRDefault="00E4658A" w:rsidP="008F2D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4658A" w:rsidRPr="00BF044A" w:rsidRDefault="00E4658A" w:rsidP="008F2D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044A">
        <w:rPr>
          <w:rFonts w:ascii="Times New Roman" w:hAnsi="Times New Roman"/>
          <w:sz w:val="28"/>
          <w:szCs w:val="28"/>
        </w:rPr>
        <w:t>Совету депутатов</w:t>
      </w:r>
    </w:p>
    <w:p w:rsidR="00E4658A" w:rsidRPr="00BF044A" w:rsidRDefault="00E4658A" w:rsidP="008F2D0F">
      <w:pPr>
        <w:spacing w:after="0" w:line="240" w:lineRule="auto"/>
        <w:jc w:val="right"/>
        <w:rPr>
          <w:rFonts w:ascii="Times New Roman" w:hAnsi="Times New Roman"/>
          <w:color w:val="000000"/>
          <w:spacing w:val="10"/>
          <w:sz w:val="28"/>
          <w:szCs w:val="28"/>
        </w:rPr>
      </w:pPr>
      <w:r w:rsidRPr="00BF044A">
        <w:rPr>
          <w:rFonts w:ascii="Times New Roman" w:hAnsi="Times New Roman"/>
          <w:color w:val="000000"/>
          <w:spacing w:val="9"/>
          <w:sz w:val="28"/>
          <w:szCs w:val="28"/>
        </w:rPr>
        <w:t>Большеигнатовского</w:t>
      </w:r>
      <w:r w:rsidRPr="00BF044A">
        <w:rPr>
          <w:rFonts w:ascii="Times New Roman" w:hAnsi="Times New Roman"/>
          <w:color w:val="000000"/>
          <w:spacing w:val="10"/>
          <w:sz w:val="28"/>
          <w:szCs w:val="28"/>
        </w:rPr>
        <w:t xml:space="preserve"> муниципального</w:t>
      </w:r>
    </w:p>
    <w:p w:rsidR="00E4658A" w:rsidRPr="00BF044A" w:rsidRDefault="00E4658A" w:rsidP="008F2D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044A">
        <w:rPr>
          <w:rFonts w:ascii="Times New Roman" w:hAnsi="Times New Roman"/>
          <w:color w:val="000000"/>
          <w:spacing w:val="10"/>
          <w:sz w:val="28"/>
          <w:szCs w:val="28"/>
        </w:rPr>
        <w:t xml:space="preserve"> района Республики Мордовия</w:t>
      </w:r>
      <w:r w:rsidRPr="00BF044A">
        <w:rPr>
          <w:rFonts w:ascii="Times New Roman" w:hAnsi="Times New Roman"/>
          <w:sz w:val="28"/>
          <w:szCs w:val="28"/>
        </w:rPr>
        <w:t xml:space="preserve"> </w:t>
      </w:r>
    </w:p>
    <w:p w:rsidR="00E4658A" w:rsidRDefault="00E4658A" w:rsidP="008F2D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658A" w:rsidRPr="0010684A" w:rsidRDefault="00E4658A" w:rsidP="008F2D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658A" w:rsidRPr="0010684A" w:rsidRDefault="00E4658A" w:rsidP="008F2D0F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8"/>
          <w:szCs w:val="28"/>
        </w:rPr>
      </w:pPr>
    </w:p>
    <w:p w:rsidR="00E4658A" w:rsidRPr="0010684A" w:rsidRDefault="00E4658A" w:rsidP="008F2D0F">
      <w:pPr>
        <w:pStyle w:val="Heading1"/>
        <w:spacing w:before="0" w:after="0"/>
        <w:ind w:firstLine="54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E4658A" w:rsidRPr="00BF044A" w:rsidRDefault="00E4658A" w:rsidP="008F2D0F">
      <w:pPr>
        <w:pStyle w:val="Heading1"/>
        <w:spacing w:before="0" w:after="0"/>
        <w:ind w:firstLine="54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BF044A">
        <w:rPr>
          <w:rFonts w:ascii="Times New Roman" w:hAnsi="Times New Roman"/>
          <w:b w:val="0"/>
          <w:sz w:val="28"/>
          <w:szCs w:val="28"/>
        </w:rPr>
        <w:t xml:space="preserve">В соответствии с Федеральным законом от 06.10.2003 г. №131-ФЗ «Об общих принципах организации местного самоуправления в Российской Федерации» </w:t>
      </w:r>
      <w:r w:rsidRPr="00BF044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Совет депутатов </w:t>
      </w:r>
      <w:r w:rsidRPr="00BF044A">
        <w:rPr>
          <w:rFonts w:ascii="Times New Roman" w:hAnsi="Times New Roman" w:cs="Times New Roman"/>
          <w:b w:val="0"/>
          <w:color w:val="000000"/>
          <w:spacing w:val="9"/>
          <w:sz w:val="28"/>
          <w:szCs w:val="28"/>
        </w:rPr>
        <w:t>Большеигнатовского сельского поселения</w:t>
      </w:r>
      <w:r w:rsidRPr="00BF044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Большеигнатовского муниципального района Республики Мордовия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просит рассмотреть инициативу по передаче </w:t>
      </w:r>
      <w:r w:rsidRPr="00BF044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полномочий</w:t>
      </w:r>
      <w:r w:rsidRPr="00BF044A">
        <w:rPr>
          <w:rFonts w:ascii="Times New Roman" w:hAnsi="Times New Roman"/>
          <w:b w:val="0"/>
          <w:sz w:val="28"/>
          <w:szCs w:val="28"/>
        </w:rPr>
        <w:t xml:space="preserve"> администрацией Большеигнатовского сельского поселения администрации Большеигн</w:t>
      </w:r>
      <w:r>
        <w:rPr>
          <w:rFonts w:ascii="Times New Roman" w:hAnsi="Times New Roman"/>
          <w:b w:val="0"/>
          <w:sz w:val="28"/>
          <w:szCs w:val="28"/>
        </w:rPr>
        <w:t>атовского муниципального района.</w:t>
      </w:r>
    </w:p>
    <w:p w:rsidR="00E4658A" w:rsidRPr="0010684A" w:rsidRDefault="00E4658A" w:rsidP="008F2D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658A" w:rsidRDefault="00E4658A" w:rsidP="008F2D0F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Default="00E4658A" w:rsidP="008F2D0F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Default="00E4658A" w:rsidP="008F2D0F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Default="00E4658A" w:rsidP="008F2D0F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Default="00E4658A" w:rsidP="008F2D0F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Default="00E4658A" w:rsidP="008F2D0F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Default="00E4658A" w:rsidP="008F2D0F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Default="00E4658A" w:rsidP="008F2D0F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Default="00E4658A" w:rsidP="008F2D0F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Default="00E4658A" w:rsidP="008F2D0F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Pr="004976DC" w:rsidRDefault="00E4658A" w:rsidP="008F2D0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4976DC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</w:t>
      </w:r>
      <w:r>
        <w:rPr>
          <w:rFonts w:ascii="Times New Roman" w:hAnsi="Times New Roman"/>
          <w:sz w:val="28"/>
          <w:szCs w:val="28"/>
        </w:rPr>
        <w:t>В.П. Дуленов</w:t>
      </w: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p w:rsidR="00E4658A" w:rsidRDefault="00E4658A" w:rsidP="005228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4658A" w:rsidRPr="00BF044A" w:rsidRDefault="00E4658A" w:rsidP="005228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044A">
        <w:rPr>
          <w:rFonts w:ascii="Times New Roman" w:hAnsi="Times New Roman"/>
          <w:sz w:val="28"/>
          <w:szCs w:val="28"/>
        </w:rPr>
        <w:t>Совету депутатов</w:t>
      </w:r>
    </w:p>
    <w:p w:rsidR="00E4658A" w:rsidRDefault="00E4658A" w:rsidP="005228CA">
      <w:pPr>
        <w:spacing w:after="0" w:line="240" w:lineRule="auto"/>
        <w:jc w:val="right"/>
        <w:rPr>
          <w:rFonts w:ascii="Times New Roman" w:hAnsi="Times New Roman"/>
          <w:color w:val="000000"/>
          <w:spacing w:val="10"/>
          <w:sz w:val="28"/>
          <w:szCs w:val="28"/>
        </w:rPr>
      </w:pPr>
      <w:r w:rsidRPr="00BF044A">
        <w:rPr>
          <w:rFonts w:ascii="Times New Roman" w:hAnsi="Times New Roman"/>
          <w:color w:val="000000"/>
          <w:spacing w:val="9"/>
          <w:sz w:val="28"/>
          <w:szCs w:val="28"/>
        </w:rPr>
        <w:t>Большеигнатовского</w:t>
      </w:r>
      <w:r w:rsidRPr="00BF044A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сельского поселения </w:t>
      </w:r>
    </w:p>
    <w:p w:rsidR="00E4658A" w:rsidRPr="00BF044A" w:rsidRDefault="00E4658A" w:rsidP="005228CA">
      <w:pPr>
        <w:spacing w:after="0" w:line="240" w:lineRule="auto"/>
        <w:jc w:val="right"/>
        <w:rPr>
          <w:rFonts w:ascii="Times New Roman" w:hAnsi="Times New Roman"/>
          <w:color w:val="000000"/>
          <w:spacing w:val="10"/>
          <w:sz w:val="28"/>
          <w:szCs w:val="28"/>
        </w:rPr>
      </w:pP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Большеигнатовского </w:t>
      </w:r>
      <w:r w:rsidRPr="00BF044A">
        <w:rPr>
          <w:rFonts w:ascii="Times New Roman" w:hAnsi="Times New Roman"/>
          <w:color w:val="000000"/>
          <w:spacing w:val="10"/>
          <w:sz w:val="28"/>
          <w:szCs w:val="28"/>
        </w:rPr>
        <w:t>муниципального</w:t>
      </w:r>
    </w:p>
    <w:p w:rsidR="00E4658A" w:rsidRPr="00BF044A" w:rsidRDefault="00E4658A" w:rsidP="005228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044A">
        <w:rPr>
          <w:rFonts w:ascii="Times New Roman" w:hAnsi="Times New Roman"/>
          <w:color w:val="000000"/>
          <w:spacing w:val="10"/>
          <w:sz w:val="28"/>
          <w:szCs w:val="28"/>
        </w:rPr>
        <w:t xml:space="preserve"> района Республики Мордовия</w:t>
      </w:r>
      <w:r w:rsidRPr="00BF044A">
        <w:rPr>
          <w:rFonts w:ascii="Times New Roman" w:hAnsi="Times New Roman"/>
          <w:sz w:val="28"/>
          <w:szCs w:val="28"/>
        </w:rPr>
        <w:t xml:space="preserve"> </w:t>
      </w:r>
    </w:p>
    <w:p w:rsidR="00E4658A" w:rsidRDefault="00E4658A" w:rsidP="005228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</w:p>
    <w:p w:rsidR="00E4658A" w:rsidRDefault="00E4658A" w:rsidP="005228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от инициативной группы Совета</w:t>
      </w:r>
    </w:p>
    <w:p w:rsidR="00E4658A" w:rsidRDefault="00E4658A" w:rsidP="005228CA">
      <w:pPr>
        <w:spacing w:after="0" w:line="240" w:lineRule="auto"/>
        <w:jc w:val="right"/>
        <w:rPr>
          <w:rFonts w:ascii="Times New Roman" w:hAnsi="Times New Roman"/>
          <w:color w:val="000000"/>
          <w:spacing w:val="1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депутатов  </w:t>
      </w:r>
      <w:r w:rsidRPr="00BF044A">
        <w:rPr>
          <w:rFonts w:ascii="Times New Roman" w:hAnsi="Times New Roman"/>
          <w:color w:val="000000"/>
          <w:spacing w:val="9"/>
          <w:sz w:val="28"/>
          <w:szCs w:val="28"/>
        </w:rPr>
        <w:t>Большеигнатовского</w:t>
      </w:r>
      <w:r w:rsidRPr="00BF044A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сельского поселения </w:t>
      </w:r>
    </w:p>
    <w:p w:rsidR="00E4658A" w:rsidRPr="0010684A" w:rsidRDefault="00E4658A" w:rsidP="005228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658A" w:rsidRPr="0010684A" w:rsidRDefault="00E4658A" w:rsidP="005228CA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8"/>
          <w:szCs w:val="28"/>
        </w:rPr>
      </w:pPr>
    </w:p>
    <w:p w:rsidR="00E4658A" w:rsidRPr="0010684A" w:rsidRDefault="00E4658A" w:rsidP="005228CA">
      <w:pPr>
        <w:pStyle w:val="Heading1"/>
        <w:spacing w:before="0" w:after="0"/>
        <w:ind w:firstLine="54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E4658A" w:rsidRPr="00BF044A" w:rsidRDefault="00E4658A" w:rsidP="005228CA">
      <w:pPr>
        <w:pStyle w:val="Heading1"/>
        <w:spacing w:before="0" w:after="0"/>
        <w:ind w:firstLine="54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BF044A">
        <w:rPr>
          <w:rFonts w:ascii="Times New Roman" w:hAnsi="Times New Roman"/>
          <w:b w:val="0"/>
          <w:sz w:val="28"/>
          <w:szCs w:val="28"/>
        </w:rPr>
        <w:t>В соответствии с Федеральным законом от 06.10.2003 г. №131-ФЗ «Об общих принципах организации местного самоуправления в Российской Федерации</w:t>
      </w:r>
      <w:r w:rsidRPr="00BF044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просим рассмотреть инициативу по передаче </w:t>
      </w:r>
      <w:r w:rsidRPr="00BF044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полномочий</w:t>
      </w:r>
      <w:r w:rsidRPr="00BF044A">
        <w:rPr>
          <w:rFonts w:ascii="Times New Roman" w:hAnsi="Times New Roman"/>
          <w:b w:val="0"/>
          <w:sz w:val="28"/>
          <w:szCs w:val="28"/>
        </w:rPr>
        <w:t xml:space="preserve"> администрацией Большеигнатовского сельского поселения администрации Большеигн</w:t>
      </w:r>
      <w:r>
        <w:rPr>
          <w:rFonts w:ascii="Times New Roman" w:hAnsi="Times New Roman"/>
          <w:b w:val="0"/>
          <w:sz w:val="28"/>
          <w:szCs w:val="28"/>
        </w:rPr>
        <w:t>атовского муниципального района.</w:t>
      </w:r>
    </w:p>
    <w:p w:rsidR="00E4658A" w:rsidRPr="0010684A" w:rsidRDefault="00E4658A" w:rsidP="005228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658A" w:rsidRDefault="00E4658A" w:rsidP="005228CA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Default="00E4658A" w:rsidP="005228CA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Default="00E4658A" w:rsidP="005228CA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Default="00E4658A" w:rsidP="005228CA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Default="00E4658A" w:rsidP="005228CA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Pr="004976DC" w:rsidRDefault="00E4658A" w:rsidP="005228C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4976DC">
        <w:rPr>
          <w:rFonts w:ascii="Times New Roman" w:hAnsi="Times New Roman"/>
          <w:sz w:val="28"/>
          <w:szCs w:val="28"/>
        </w:rPr>
        <w:t xml:space="preserve">Председатель Совета депутатов  </w:t>
      </w:r>
      <w:r>
        <w:rPr>
          <w:rFonts w:ascii="Times New Roman" w:hAnsi="Times New Roman"/>
          <w:sz w:val="28"/>
          <w:szCs w:val="28"/>
        </w:rPr>
        <w:t>________В.П. Дуленов</w:t>
      </w:r>
    </w:p>
    <w:p w:rsidR="00E4658A" w:rsidRDefault="00E4658A" w:rsidP="005228C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p w:rsidR="00E4658A" w:rsidRPr="005228CA" w:rsidRDefault="00E4658A" w:rsidP="005228C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9"/>
          <w:sz w:val="28"/>
          <w:szCs w:val="28"/>
        </w:rPr>
      </w:pP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       </w:t>
      </w:r>
      <w:r w:rsidRPr="005228CA">
        <w:rPr>
          <w:rFonts w:ascii="Times New Roman" w:hAnsi="Times New Roman"/>
          <w:color w:val="000000"/>
          <w:spacing w:val="9"/>
          <w:sz w:val="28"/>
          <w:szCs w:val="28"/>
        </w:rPr>
        <w:t xml:space="preserve">Депутат Совета депутата 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   </w:t>
      </w:r>
      <w:r w:rsidRPr="005228CA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_________   </w:t>
      </w:r>
      <w:r w:rsidRPr="005228CA">
        <w:rPr>
          <w:rFonts w:ascii="Times New Roman" w:hAnsi="Times New Roman"/>
          <w:color w:val="000000"/>
          <w:spacing w:val="9"/>
          <w:sz w:val="28"/>
          <w:szCs w:val="28"/>
        </w:rPr>
        <w:t xml:space="preserve">Е.В. Еремин </w:t>
      </w:r>
    </w:p>
    <w:p w:rsidR="00E4658A" w:rsidRPr="005228CA" w:rsidRDefault="00E4658A" w:rsidP="005228C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9"/>
          <w:sz w:val="28"/>
          <w:szCs w:val="28"/>
        </w:rPr>
      </w:pPr>
    </w:p>
    <w:p w:rsidR="00E4658A" w:rsidRPr="005228CA" w:rsidRDefault="00E4658A" w:rsidP="005228C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9"/>
          <w:sz w:val="28"/>
          <w:szCs w:val="28"/>
        </w:rPr>
      </w:pP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       </w:t>
      </w:r>
      <w:r w:rsidRPr="005228CA">
        <w:rPr>
          <w:rFonts w:ascii="Times New Roman" w:hAnsi="Times New Roman"/>
          <w:color w:val="000000"/>
          <w:spacing w:val="9"/>
          <w:sz w:val="28"/>
          <w:szCs w:val="28"/>
        </w:rPr>
        <w:t xml:space="preserve">Депутат Совета депутата    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>___________</w:t>
      </w:r>
    </w:p>
    <w:p w:rsidR="00E4658A" w:rsidRDefault="00E4658A" w:rsidP="005228C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p w:rsidR="00E4658A" w:rsidRDefault="00E4658A" w:rsidP="005228C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p w:rsidR="00E4658A" w:rsidRDefault="00E4658A" w:rsidP="00166AA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4658A" w:rsidRPr="00BF044A" w:rsidRDefault="00E4658A" w:rsidP="00166AA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044A">
        <w:rPr>
          <w:rFonts w:ascii="Times New Roman" w:hAnsi="Times New Roman"/>
          <w:sz w:val="28"/>
          <w:szCs w:val="28"/>
        </w:rPr>
        <w:t>Совету депутатов</w:t>
      </w:r>
    </w:p>
    <w:p w:rsidR="00E4658A" w:rsidRPr="00BF044A" w:rsidRDefault="00E4658A" w:rsidP="00166AA9">
      <w:pPr>
        <w:spacing w:after="0" w:line="240" w:lineRule="auto"/>
        <w:jc w:val="right"/>
        <w:rPr>
          <w:rFonts w:ascii="Times New Roman" w:hAnsi="Times New Roman"/>
          <w:color w:val="000000"/>
          <w:spacing w:val="10"/>
          <w:sz w:val="28"/>
          <w:szCs w:val="28"/>
        </w:rPr>
      </w:pP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Большеигнатовского </w:t>
      </w:r>
      <w:r w:rsidRPr="00BF044A">
        <w:rPr>
          <w:rFonts w:ascii="Times New Roman" w:hAnsi="Times New Roman"/>
          <w:color w:val="000000"/>
          <w:spacing w:val="10"/>
          <w:sz w:val="28"/>
          <w:szCs w:val="28"/>
        </w:rPr>
        <w:t>муниципального</w:t>
      </w:r>
    </w:p>
    <w:p w:rsidR="00E4658A" w:rsidRPr="00BF044A" w:rsidRDefault="00E4658A" w:rsidP="00166AA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044A">
        <w:rPr>
          <w:rFonts w:ascii="Times New Roman" w:hAnsi="Times New Roman"/>
          <w:color w:val="000000"/>
          <w:spacing w:val="10"/>
          <w:sz w:val="28"/>
          <w:szCs w:val="28"/>
        </w:rPr>
        <w:t xml:space="preserve"> района Республики Мордовия</w:t>
      </w:r>
      <w:r w:rsidRPr="00BF044A">
        <w:rPr>
          <w:rFonts w:ascii="Times New Roman" w:hAnsi="Times New Roman"/>
          <w:sz w:val="28"/>
          <w:szCs w:val="28"/>
        </w:rPr>
        <w:t xml:space="preserve"> </w:t>
      </w:r>
    </w:p>
    <w:p w:rsidR="00E4658A" w:rsidRDefault="00E4658A" w:rsidP="00166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</w:p>
    <w:p w:rsidR="00E4658A" w:rsidRDefault="00E4658A" w:rsidP="00166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от инициативной группы Совета</w:t>
      </w:r>
    </w:p>
    <w:p w:rsidR="00E4658A" w:rsidRDefault="00E4658A" w:rsidP="00166AA9">
      <w:pPr>
        <w:spacing w:after="0" w:line="240" w:lineRule="auto"/>
        <w:jc w:val="right"/>
        <w:rPr>
          <w:rFonts w:ascii="Times New Roman" w:hAnsi="Times New Roman"/>
          <w:color w:val="000000"/>
          <w:spacing w:val="1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депутатов  </w:t>
      </w:r>
      <w:r w:rsidRPr="00BF044A">
        <w:rPr>
          <w:rFonts w:ascii="Times New Roman" w:hAnsi="Times New Roman"/>
          <w:color w:val="000000"/>
          <w:spacing w:val="9"/>
          <w:sz w:val="28"/>
          <w:szCs w:val="28"/>
        </w:rPr>
        <w:t>Большеигнатовского</w:t>
      </w:r>
    </w:p>
    <w:p w:rsidR="00E4658A" w:rsidRPr="00BF044A" w:rsidRDefault="00E4658A" w:rsidP="00166AA9">
      <w:pPr>
        <w:spacing w:after="0" w:line="240" w:lineRule="auto"/>
        <w:jc w:val="right"/>
        <w:rPr>
          <w:rFonts w:ascii="Times New Roman" w:hAnsi="Times New Roman"/>
          <w:color w:val="000000"/>
          <w:spacing w:val="10"/>
          <w:sz w:val="28"/>
          <w:szCs w:val="28"/>
        </w:rPr>
      </w:pPr>
      <w:r w:rsidRPr="00BF044A">
        <w:rPr>
          <w:rFonts w:ascii="Times New Roman" w:hAnsi="Times New Roman"/>
          <w:color w:val="000000"/>
          <w:spacing w:val="10"/>
          <w:sz w:val="28"/>
          <w:szCs w:val="28"/>
        </w:rPr>
        <w:t>муниципального</w:t>
      </w:r>
    </w:p>
    <w:p w:rsidR="00E4658A" w:rsidRDefault="00E4658A" w:rsidP="00166AA9">
      <w:pPr>
        <w:spacing w:after="0" w:line="240" w:lineRule="auto"/>
        <w:jc w:val="right"/>
        <w:rPr>
          <w:rFonts w:ascii="Times New Roman" w:hAnsi="Times New Roman"/>
          <w:color w:val="000000"/>
          <w:spacing w:val="10"/>
          <w:sz w:val="28"/>
          <w:szCs w:val="28"/>
        </w:rPr>
      </w:pPr>
      <w:r w:rsidRPr="00BF044A">
        <w:rPr>
          <w:rFonts w:ascii="Times New Roman" w:hAnsi="Times New Roman"/>
          <w:color w:val="000000"/>
          <w:spacing w:val="10"/>
          <w:sz w:val="28"/>
          <w:szCs w:val="28"/>
        </w:rPr>
        <w:t xml:space="preserve"> района</w:t>
      </w:r>
    </w:p>
    <w:p w:rsidR="00E4658A" w:rsidRPr="0010684A" w:rsidRDefault="00E4658A" w:rsidP="00166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658A" w:rsidRPr="0010684A" w:rsidRDefault="00E4658A" w:rsidP="00166AA9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8"/>
          <w:szCs w:val="28"/>
        </w:rPr>
      </w:pPr>
    </w:p>
    <w:p w:rsidR="00E4658A" w:rsidRPr="0010684A" w:rsidRDefault="00E4658A" w:rsidP="00166AA9">
      <w:pPr>
        <w:pStyle w:val="Heading1"/>
        <w:spacing w:before="0" w:after="0"/>
        <w:ind w:firstLine="54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E4658A" w:rsidRPr="00BF044A" w:rsidRDefault="00E4658A" w:rsidP="00166AA9">
      <w:pPr>
        <w:pStyle w:val="Heading1"/>
        <w:spacing w:before="0" w:after="0"/>
        <w:ind w:firstLine="54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BF044A">
        <w:rPr>
          <w:rFonts w:ascii="Times New Roman" w:hAnsi="Times New Roman"/>
          <w:b w:val="0"/>
          <w:sz w:val="28"/>
          <w:szCs w:val="28"/>
        </w:rPr>
        <w:t>В соответствии с Федеральным законом от 06.10.2003 г. №131-ФЗ «Об общих принципах организации местного самоуправления в Российской Федерации</w:t>
      </w:r>
      <w:r w:rsidRPr="00BF044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просим рассмотреть инициативу по передаче </w:t>
      </w:r>
      <w:r w:rsidRPr="00BF044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полномочий</w:t>
      </w:r>
      <w:r w:rsidRPr="00BF044A">
        <w:rPr>
          <w:rFonts w:ascii="Times New Roman" w:hAnsi="Times New Roman"/>
          <w:b w:val="0"/>
          <w:sz w:val="28"/>
          <w:szCs w:val="28"/>
        </w:rPr>
        <w:t xml:space="preserve"> администрацией Большеигнатовского сельского поселения администрации Большеигн</w:t>
      </w:r>
      <w:r>
        <w:rPr>
          <w:rFonts w:ascii="Times New Roman" w:hAnsi="Times New Roman"/>
          <w:b w:val="0"/>
          <w:sz w:val="28"/>
          <w:szCs w:val="28"/>
        </w:rPr>
        <w:t>атовского муниципального района.</w:t>
      </w:r>
    </w:p>
    <w:p w:rsidR="00E4658A" w:rsidRPr="0010684A" w:rsidRDefault="00E4658A" w:rsidP="00166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658A" w:rsidRDefault="00E4658A" w:rsidP="00166AA9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Default="00E4658A" w:rsidP="00166AA9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Default="00E4658A" w:rsidP="00166AA9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Default="00E4658A" w:rsidP="00166AA9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Default="00E4658A" w:rsidP="00166AA9">
      <w:pPr>
        <w:tabs>
          <w:tab w:val="left" w:pos="0"/>
        </w:tabs>
        <w:spacing w:after="0" w:line="240" w:lineRule="auto"/>
        <w:ind w:firstLine="540"/>
        <w:jc w:val="both"/>
      </w:pPr>
    </w:p>
    <w:p w:rsidR="00E4658A" w:rsidRPr="004976DC" w:rsidRDefault="00E4658A" w:rsidP="00166AA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4976DC">
        <w:rPr>
          <w:rFonts w:ascii="Times New Roman" w:hAnsi="Times New Roman"/>
          <w:sz w:val="28"/>
          <w:szCs w:val="28"/>
        </w:rPr>
        <w:t xml:space="preserve">Председатель Совета депутатов  </w:t>
      </w:r>
      <w:r>
        <w:rPr>
          <w:rFonts w:ascii="Times New Roman" w:hAnsi="Times New Roman"/>
          <w:sz w:val="28"/>
          <w:szCs w:val="28"/>
        </w:rPr>
        <w:t>________В.Н. Кечемайкин</w:t>
      </w:r>
    </w:p>
    <w:p w:rsidR="00E4658A" w:rsidRDefault="00E4658A" w:rsidP="00166A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p w:rsidR="00E4658A" w:rsidRPr="005228CA" w:rsidRDefault="00E4658A" w:rsidP="00166A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9"/>
          <w:sz w:val="28"/>
          <w:szCs w:val="28"/>
        </w:rPr>
      </w:pP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       </w:t>
      </w:r>
      <w:r w:rsidRPr="005228CA">
        <w:rPr>
          <w:rFonts w:ascii="Times New Roman" w:hAnsi="Times New Roman"/>
          <w:color w:val="000000"/>
          <w:spacing w:val="9"/>
          <w:sz w:val="28"/>
          <w:szCs w:val="28"/>
        </w:rPr>
        <w:t xml:space="preserve">Депутат Совета депутата 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   </w:t>
      </w:r>
      <w:r w:rsidRPr="005228CA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>_________   Е.Ю. Долгов</w:t>
      </w:r>
      <w:r w:rsidRPr="005228CA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</w:p>
    <w:p w:rsidR="00E4658A" w:rsidRPr="005228CA" w:rsidRDefault="00E4658A" w:rsidP="00166AA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9"/>
          <w:sz w:val="28"/>
          <w:szCs w:val="28"/>
        </w:rPr>
      </w:pPr>
    </w:p>
    <w:p w:rsidR="00E4658A" w:rsidRPr="005228CA" w:rsidRDefault="00E4658A" w:rsidP="00166A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9"/>
          <w:sz w:val="28"/>
          <w:szCs w:val="28"/>
        </w:rPr>
      </w:pP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       </w:t>
      </w:r>
      <w:r w:rsidRPr="005228CA">
        <w:rPr>
          <w:rFonts w:ascii="Times New Roman" w:hAnsi="Times New Roman"/>
          <w:color w:val="000000"/>
          <w:spacing w:val="9"/>
          <w:sz w:val="28"/>
          <w:szCs w:val="28"/>
        </w:rPr>
        <w:t xml:space="preserve">Депутат Совета депутата    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>___________ А.И. Куманев</w:t>
      </w:r>
    </w:p>
    <w:p w:rsidR="00E4658A" w:rsidRDefault="00E4658A" w:rsidP="003C5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9"/>
          <w:sz w:val="36"/>
          <w:szCs w:val="36"/>
        </w:rPr>
      </w:pPr>
    </w:p>
    <w:sectPr w:rsidR="00E4658A" w:rsidSect="00240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21449"/>
    <w:multiLevelType w:val="hybridMultilevel"/>
    <w:tmpl w:val="10B444D4"/>
    <w:lvl w:ilvl="0" w:tplc="C7D0F00E">
      <w:start w:val="1"/>
      <w:numFmt w:val="decimal"/>
      <w:lvlText w:val="%1."/>
      <w:lvlJc w:val="left"/>
      <w:pPr>
        <w:ind w:left="100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884C66"/>
    <w:multiLevelType w:val="hybridMultilevel"/>
    <w:tmpl w:val="10B444D4"/>
    <w:lvl w:ilvl="0" w:tplc="C7D0F00E">
      <w:start w:val="1"/>
      <w:numFmt w:val="decimal"/>
      <w:lvlText w:val="%1."/>
      <w:lvlJc w:val="left"/>
      <w:pPr>
        <w:ind w:left="100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B05351"/>
    <w:multiLevelType w:val="hybridMultilevel"/>
    <w:tmpl w:val="10B444D4"/>
    <w:lvl w:ilvl="0" w:tplc="C7D0F00E">
      <w:start w:val="1"/>
      <w:numFmt w:val="decimal"/>
      <w:lvlText w:val="%1."/>
      <w:lvlJc w:val="left"/>
      <w:pPr>
        <w:ind w:left="100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BDC"/>
    <w:rsid w:val="00056655"/>
    <w:rsid w:val="00065F13"/>
    <w:rsid w:val="000736AB"/>
    <w:rsid w:val="000A33EA"/>
    <w:rsid w:val="0010684A"/>
    <w:rsid w:val="00166AA9"/>
    <w:rsid w:val="00172FAD"/>
    <w:rsid w:val="0019555C"/>
    <w:rsid w:val="001B71D3"/>
    <w:rsid w:val="0024026D"/>
    <w:rsid w:val="0025791E"/>
    <w:rsid w:val="002C1102"/>
    <w:rsid w:val="00326943"/>
    <w:rsid w:val="00364D50"/>
    <w:rsid w:val="003C5FA9"/>
    <w:rsid w:val="004976DC"/>
    <w:rsid w:val="005228CA"/>
    <w:rsid w:val="0052474A"/>
    <w:rsid w:val="005D68C0"/>
    <w:rsid w:val="00674D18"/>
    <w:rsid w:val="0069028A"/>
    <w:rsid w:val="007C5D4C"/>
    <w:rsid w:val="008712E3"/>
    <w:rsid w:val="008F2D0F"/>
    <w:rsid w:val="009316D9"/>
    <w:rsid w:val="0094609B"/>
    <w:rsid w:val="009F1DCC"/>
    <w:rsid w:val="00A15BD6"/>
    <w:rsid w:val="00A44768"/>
    <w:rsid w:val="00A70BDC"/>
    <w:rsid w:val="00BC464F"/>
    <w:rsid w:val="00BF044A"/>
    <w:rsid w:val="00BF7F6F"/>
    <w:rsid w:val="00C13FFF"/>
    <w:rsid w:val="00CC096B"/>
    <w:rsid w:val="00CD19F7"/>
    <w:rsid w:val="00D02D51"/>
    <w:rsid w:val="00D24CB7"/>
    <w:rsid w:val="00D661D4"/>
    <w:rsid w:val="00D66235"/>
    <w:rsid w:val="00D710FC"/>
    <w:rsid w:val="00E361A6"/>
    <w:rsid w:val="00E4658A"/>
    <w:rsid w:val="00E80B7C"/>
    <w:rsid w:val="00EA4357"/>
    <w:rsid w:val="00EE05D0"/>
    <w:rsid w:val="00EF701D"/>
    <w:rsid w:val="00F914BD"/>
    <w:rsid w:val="00FC6CD0"/>
    <w:rsid w:val="00FD4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26D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A70BDC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0BDC"/>
    <w:rPr>
      <w:rFonts w:ascii="Arial" w:hAnsi="Arial"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99"/>
    <w:qFormat/>
    <w:rsid w:val="00D661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5</Pages>
  <Words>731</Words>
  <Characters>4171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Большеигнатовского муниципального района Республики Мордовия</dc:title>
  <dc:subject/>
  <dc:creator>Для работы</dc:creator>
  <cp:keywords/>
  <dc:description/>
  <cp:lastModifiedBy>Для работы</cp:lastModifiedBy>
  <cp:revision>6</cp:revision>
  <cp:lastPrinted>2016-04-13T13:30:00Z</cp:lastPrinted>
  <dcterms:created xsi:type="dcterms:W3CDTF">2016-04-14T12:42:00Z</dcterms:created>
  <dcterms:modified xsi:type="dcterms:W3CDTF">2016-05-10T11:47:00Z</dcterms:modified>
</cp:coreProperties>
</file>